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C0" w:rsidRDefault="008F7FC0" w:rsidP="008F7FC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公司其他合同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8F7FC0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8F7FC0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F7FC0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Pr="00A62992" w:rsidRDefault="008F7FC0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Pr="00A62992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62992"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8F7FC0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F7FC0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8F7FC0" w:rsidRDefault="008F7FC0" w:rsidP="00642A5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8F7FC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8F7FC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F7FC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F7FC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FC0" w:rsidRDefault="008F7FC0" w:rsidP="00284ABC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7FC0" w:rsidRDefault="008F7FC0" w:rsidP="00284AB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8F7FC0" w:rsidRPr="00D123D5" w:rsidRDefault="008F7FC0" w:rsidP="00D123D5">
      <w:pPr>
        <w:rPr>
          <w:rFonts w:cs="Times New Roman"/>
        </w:rPr>
      </w:pPr>
    </w:p>
    <w:sectPr w:rsidR="008F7FC0" w:rsidRPr="00D123D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FC0" w:rsidRDefault="008F7FC0" w:rsidP="003047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F7FC0" w:rsidRDefault="008F7FC0" w:rsidP="003047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FC0" w:rsidRDefault="008F7FC0" w:rsidP="003047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F7FC0" w:rsidRDefault="008F7FC0" w:rsidP="003047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E82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694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5F4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75EDE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4ABC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71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457F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0B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2E40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92D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2A56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F24"/>
    <w:rsid w:val="006E7573"/>
    <w:rsid w:val="006E777A"/>
    <w:rsid w:val="006F4B74"/>
    <w:rsid w:val="006F627F"/>
    <w:rsid w:val="006F7540"/>
    <w:rsid w:val="00701347"/>
    <w:rsid w:val="00704D3A"/>
    <w:rsid w:val="00705968"/>
    <w:rsid w:val="007063E5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8F7FC0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408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2992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5581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3D5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C6982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6E82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71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47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471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0471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47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96</Words>
  <Characters>551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2018-07-21T12:13:00Z</dcterms:created>
  <dcterms:modified xsi:type="dcterms:W3CDTF">2018-08-04T08:36:00Z</dcterms:modified>
</cp:coreProperties>
</file>